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7"/>
        <w:gridCol w:w="1612"/>
        <w:gridCol w:w="4298"/>
        <w:gridCol w:w="4237"/>
        <w:gridCol w:w="46"/>
      </w:tblGrid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980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0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CF7936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CF7936" w:rsidRDefault="00BE3B0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</w:p>
          <w:p w:rsidR="00BE3B04" w:rsidRPr="00A05028" w:rsidRDefault="00BE3B0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D5B01" w:rsidRDefault="00BE3B0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C128CC" w:rsidRDefault="00BE3B0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C128CC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6F5C74" w:rsidRDefault="00BE3B04" w:rsidP="006F5C74">
            <w:pPr>
              <w:pStyle w:val="Header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505">
              <w:rPr>
                <w:rFonts w:ascii="Times New Roman" w:hAnsi="Times New Roman"/>
                <w:sz w:val="24"/>
                <w:szCs w:val="24"/>
              </w:rPr>
              <w:t>процедура</w:t>
            </w:r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реда на Глава осма  „а“</w:t>
            </w:r>
            <w:r w:rsidRPr="004615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461505">
              <w:rPr>
                <w:rFonts w:ascii="Times New Roman" w:hAnsi="Times New Roman"/>
                <w:sz w:val="24"/>
                <w:szCs w:val="24"/>
              </w:rPr>
              <w:t>от ЗОП</w:t>
            </w:r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61505">
              <w:rPr>
                <w:rFonts w:ascii="Times New Roman" w:hAnsi="Times New Roman"/>
                <w:sz w:val="24"/>
                <w:szCs w:val="24"/>
              </w:rPr>
              <w:t>за възлагане на</w:t>
            </w:r>
            <w:r w:rsidRPr="004615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обществена поръчка с предмет: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val="bg-BG" w:eastAsia="ru-RU"/>
              </w:rPr>
              <w:t xml:space="preserve"> „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Доставка на компютърни конфигурации за общинска администрация</w:t>
            </w:r>
            <w:r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val="bg-BG" w:eastAsia="ru-RU"/>
              </w:rPr>
              <w:t xml:space="preserve">и 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 xml:space="preserve">в населените места на </w:t>
            </w:r>
            <w:r w:rsidRPr="006F5C74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общината по обособени позиции</w:t>
            </w:r>
            <w:r w:rsidRPr="006F5C74"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  <w:p w:rsidR="00BE3B04" w:rsidRPr="006F5C74" w:rsidRDefault="00BE3B04" w:rsidP="006F5C7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F5C7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BE3B04" w:rsidRPr="006F5C74" w:rsidRDefault="00BE3B04" w:rsidP="006F5C7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F5C74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6F5C74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6F5C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E3B04" w:rsidRPr="00461505" w:rsidRDefault="00BE3B04" w:rsidP="008A3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CF7936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E3B04" w:rsidRPr="00A05028" w:rsidRDefault="00BE3B0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ЕИК/БУЛСТАТ/ЕГН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Седалище:</w:t>
            </w: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Адрес за кореспонденция:</w:t>
            </w: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Телефон: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Факс: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31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E-mail адрес: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481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BE3B04" w:rsidRPr="00A05028" w:rsidTr="00980DB7">
        <w:trPr>
          <w:trHeight w:val="63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BE3B04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481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1....................................         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2....................................</w:t>
            </w:r>
          </w:p>
        </w:tc>
      </w:tr>
      <w:tr w:rsidR="00BE3B04" w:rsidRPr="00A05028" w:rsidTr="00980DB7">
        <w:trPr>
          <w:trHeight w:val="1599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Данни за банковата сметка: 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Обслужваща банка:……………………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E3B04" w:rsidRPr="00045427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149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16692A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6F5C74" w:rsidRDefault="00BE3B04" w:rsidP="0075327E">
            <w:pPr>
              <w:pStyle w:val="Header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1. </w:t>
            </w:r>
            <w:r w:rsidRPr="0016692A">
              <w:rPr>
                <w:rFonts w:ascii="Times New Roman" w:hAnsi="Times New Roman"/>
                <w:sz w:val="24"/>
                <w:szCs w:val="24"/>
              </w:rPr>
              <w:t>Заявяваме, че желаем да участваме в откритата от Вас процедура</w:t>
            </w:r>
            <w:r w:rsidRPr="001669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реда на Глава </w:t>
            </w:r>
            <w:r w:rsidRPr="007832AE">
              <w:rPr>
                <w:rFonts w:ascii="Times New Roman" w:hAnsi="Times New Roman"/>
                <w:sz w:val="24"/>
                <w:szCs w:val="24"/>
                <w:lang w:val="ru-RU"/>
              </w:rPr>
              <w:t>осма  „а“</w:t>
            </w:r>
            <w:r w:rsidRPr="0078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832AE">
              <w:rPr>
                <w:rFonts w:ascii="Times New Roman" w:hAnsi="Times New Roman"/>
                <w:sz w:val="24"/>
                <w:szCs w:val="24"/>
              </w:rPr>
              <w:t>от ЗОП</w:t>
            </w:r>
            <w:r w:rsidRPr="0078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832AE">
              <w:rPr>
                <w:rFonts w:ascii="Times New Roman" w:hAnsi="Times New Roman"/>
                <w:sz w:val="24"/>
                <w:szCs w:val="24"/>
              </w:rPr>
              <w:t>за възлагане на</w:t>
            </w:r>
            <w:r w:rsidRPr="0078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обществена поръчка с предмет:</w:t>
            </w:r>
            <w:r w:rsidRPr="0078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val="bg-BG" w:eastAsia="ru-RU"/>
              </w:rPr>
              <w:t>„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Доставка на компютърни конфигурации за общинска администрация</w:t>
            </w:r>
            <w:r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val="bg-BG" w:eastAsia="ru-RU"/>
              </w:rPr>
              <w:t xml:space="preserve">и 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 xml:space="preserve">в населените места на </w:t>
            </w:r>
            <w:r w:rsidRPr="006F5C74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общината по обособени позиции</w:t>
            </w:r>
            <w:r w:rsidRPr="006F5C74"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  <w:p w:rsidR="00BE3B04" w:rsidRPr="006F5C74" w:rsidRDefault="00BE3B04" w:rsidP="007532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F5C7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BE3B04" w:rsidRPr="006F5C74" w:rsidRDefault="00BE3B04" w:rsidP="007532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F5C74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6F5C74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6F5C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E3B04" w:rsidRPr="0016692A" w:rsidRDefault="00BE3B04" w:rsidP="00E11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2A">
              <w:rPr>
                <w:rFonts w:ascii="Times New Roman" w:hAnsi="Times New Roman"/>
                <w:sz w:val="24"/>
                <w:szCs w:val="24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481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16692A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2A">
              <w:rPr>
                <w:rFonts w:ascii="Times New Roman" w:hAnsi="Times New Roman"/>
                <w:sz w:val="24"/>
                <w:szCs w:val="24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425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045427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9F0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При изпълнението на обществената поръчка </w:t>
            </w:r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няма да ползваме/ще ползваме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(относимото се подчертава)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следните подизпълнители: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……………………………………..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D5B01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(наименование на подизпълнителя, ЕИК/ЕГН, вид на дейн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остите</w:t>
            </w:r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, които ще изпълнява, дял от стойността на обществената поръчка в %</w:t>
            </w:r>
            <w:r w:rsidRPr="00D43790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315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Приемаме </w:t>
            </w:r>
            <w:r w:rsidRPr="000D3FF4">
              <w:rPr>
                <w:rFonts w:ascii="Times New Roman" w:hAnsi="Times New Roman"/>
                <w:b/>
                <w:sz w:val="24"/>
                <w:szCs w:val="24"/>
              </w:rPr>
              <w:t>срокът на валидността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на нашата оферта да бъде ……</w:t>
            </w:r>
            <w:r>
              <w:rPr>
                <w:rFonts w:ascii="Times New Roman" w:hAnsi="Times New Roman"/>
                <w:sz w:val="24"/>
                <w:szCs w:val="24"/>
              </w:rPr>
              <w:t>….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календарни дни считано от крайния срок за подаване на оферти.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Нераздел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част от настоящия документ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E62839" w:rsidTr="00980DB7">
        <w:trPr>
          <w:trHeight w:val="481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E62839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Образец</w:t>
            </w:r>
            <w:r w:rsidRPr="00290DF2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Д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екларацията по чл. 47, ал. 9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>ЗОП за обстоятелствата по чл. 47, ал. 1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ал.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(т.1,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т.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2 )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ал.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>ЗОП, подписана от лицата, които представляват участника съгласно документите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 за регистрация;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E62839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158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B04" w:rsidRPr="00A05028" w:rsidTr="00980DB7">
        <w:trPr>
          <w:trHeight w:val="46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B04" w:rsidRDefault="00BE3B04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BE3B04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/>
                <w:sz w:val="24"/>
                <w:szCs w:val="24"/>
              </w:rPr>
              <w:t>../ .......................</w:t>
            </w:r>
          </w:p>
        </w:tc>
      </w:tr>
      <w:tr w:rsidR="00BE3B04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</w:p>
        </w:tc>
      </w:tr>
      <w:tr w:rsidR="00BE3B04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290DF2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Подпис на лицето (и печат)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B04" w:rsidRPr="00A05028" w:rsidRDefault="00BE3B0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</w:t>
            </w:r>
          </w:p>
        </w:tc>
      </w:tr>
    </w:tbl>
    <w:p w:rsidR="00BE3B04" w:rsidRDefault="00BE3B04" w:rsidP="00E62839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BE3B04" w:rsidRPr="00673DE0" w:rsidRDefault="00BE3B04" w:rsidP="00A02368">
      <w:pPr>
        <w:ind w:firstLine="720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73DE0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673DE0">
        <w:rPr>
          <w:rFonts w:ascii="Times New Roman" w:hAnsi="Times New Roman"/>
          <w:b/>
          <w:i/>
          <w:sz w:val="24"/>
          <w:szCs w:val="24"/>
        </w:rPr>
        <w:t>се подава за всяка една позиция по отделно</w:t>
      </w:r>
      <w:r w:rsidRPr="00673DE0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673DE0">
        <w:rPr>
          <w:rFonts w:ascii="Times New Roman" w:hAnsi="Times New Roman"/>
          <w:b/>
          <w:i/>
          <w:sz w:val="24"/>
          <w:szCs w:val="24"/>
        </w:rPr>
        <w:t>!</w:t>
      </w:r>
    </w:p>
    <w:p w:rsidR="00BE3B04" w:rsidRDefault="00BE3B04" w:rsidP="00E62839">
      <w:pPr>
        <w:spacing w:after="120" w:line="240" w:lineRule="auto"/>
        <w:rPr>
          <w:rFonts w:ascii="Times New Roman" w:hAnsi="Times New Roman"/>
          <w:b/>
          <w:u w:val="single"/>
        </w:rPr>
      </w:pPr>
    </w:p>
    <w:sectPr w:rsidR="00BE3B04" w:rsidSect="00EE09AF">
      <w:headerReference w:type="default" r:id="rId7"/>
      <w:footerReference w:type="even" r:id="rId8"/>
      <w:footerReference w:type="default" r:id="rId9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B04" w:rsidRDefault="00BE3B04">
      <w:r>
        <w:separator/>
      </w:r>
    </w:p>
  </w:endnote>
  <w:endnote w:type="continuationSeparator" w:id="0">
    <w:p w:rsidR="00BE3B04" w:rsidRDefault="00BE3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04" w:rsidRDefault="00BE3B04" w:rsidP="00441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B04" w:rsidRDefault="00BE3B04" w:rsidP="00EE09A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04" w:rsidRDefault="00BE3B04" w:rsidP="00441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E3B04" w:rsidRDefault="00BE3B04" w:rsidP="00EE09A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B04" w:rsidRDefault="00BE3B04">
      <w:r>
        <w:separator/>
      </w:r>
    </w:p>
  </w:footnote>
  <w:footnote w:type="continuationSeparator" w:id="0">
    <w:p w:rsidR="00BE3B04" w:rsidRDefault="00BE3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04" w:rsidRPr="0016692A" w:rsidRDefault="00BE3B04" w:rsidP="002B4253">
    <w:pPr>
      <w:pStyle w:val="Header"/>
      <w:jc w:val="center"/>
    </w:pP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val="bg-BG" w:eastAsia="ru-RU"/>
      </w:rPr>
      <w:t>„</w:t>
    </w: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eastAsia="ru-RU"/>
      </w:rPr>
      <w:t>Доставка на компютърни конфигурации за общинска администрация</w:t>
    </w:r>
    <w:r>
      <w:rPr>
        <w:rStyle w:val="5pt"/>
        <w:rFonts w:ascii="Times New Roman" w:hAnsi="Times New Roman"/>
        <w:b w:val="0"/>
        <w:bCs/>
        <w:color w:val="000000"/>
        <w:sz w:val="24"/>
        <w:szCs w:val="24"/>
        <w:lang w:eastAsia="ru-RU"/>
      </w:rPr>
      <w:t xml:space="preserve"> </w:t>
    </w: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val="bg-BG" w:eastAsia="ru-RU"/>
      </w:rPr>
      <w:t xml:space="preserve">и </w:t>
    </w:r>
    <w:r w:rsidRPr="00D4503A">
      <w:rPr>
        <w:rStyle w:val="5pt"/>
        <w:rFonts w:ascii="Times New Roman" w:hAnsi="Times New Roman"/>
        <w:b w:val="0"/>
        <w:bCs/>
        <w:color w:val="000000"/>
        <w:sz w:val="24"/>
        <w:szCs w:val="24"/>
        <w:lang w:eastAsia="ru-RU"/>
      </w:rPr>
      <w:t>в населените места на общината по обособени позиции</w:t>
    </w:r>
    <w:r w:rsidRPr="002B4253">
      <w:rPr>
        <w:rFonts w:ascii="Times New Roman" w:hAnsi="Times New Roman"/>
        <w:sz w:val="24"/>
        <w:szCs w:val="24"/>
        <w:lang w:val="bg-BG"/>
      </w:rPr>
      <w:t>”</w:t>
    </w:r>
  </w:p>
  <w:p w:rsidR="00BE3B04" w:rsidRPr="00BE5E76" w:rsidRDefault="00BE3B04" w:rsidP="00BC7AF8">
    <w:pPr>
      <w:pStyle w:val="NormalWeb"/>
      <w:spacing w:after="0" w:line="240" w:lineRule="auto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2506F1"/>
    <w:multiLevelType w:val="hybridMultilevel"/>
    <w:tmpl w:val="E17E6456"/>
    <w:lvl w:ilvl="0" w:tplc="D1B473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45427"/>
    <w:rsid w:val="00064EDD"/>
    <w:rsid w:val="00082EA6"/>
    <w:rsid w:val="000A7275"/>
    <w:rsid w:val="000C61D0"/>
    <w:rsid w:val="000D3FF4"/>
    <w:rsid w:val="000F2B69"/>
    <w:rsid w:val="00123D7F"/>
    <w:rsid w:val="00124BA9"/>
    <w:rsid w:val="001447C0"/>
    <w:rsid w:val="00162EA2"/>
    <w:rsid w:val="00164C9C"/>
    <w:rsid w:val="0016692A"/>
    <w:rsid w:val="00170FC8"/>
    <w:rsid w:val="00190267"/>
    <w:rsid w:val="00216DDA"/>
    <w:rsid w:val="002279F1"/>
    <w:rsid w:val="002555C7"/>
    <w:rsid w:val="00273FB2"/>
    <w:rsid w:val="00284A72"/>
    <w:rsid w:val="00290DF2"/>
    <w:rsid w:val="00291334"/>
    <w:rsid w:val="00296406"/>
    <w:rsid w:val="002A36A6"/>
    <w:rsid w:val="002B4150"/>
    <w:rsid w:val="002B4253"/>
    <w:rsid w:val="002B66BB"/>
    <w:rsid w:val="002C2610"/>
    <w:rsid w:val="002C3B8F"/>
    <w:rsid w:val="002D5288"/>
    <w:rsid w:val="002E40F0"/>
    <w:rsid w:val="003031EC"/>
    <w:rsid w:val="00317BBB"/>
    <w:rsid w:val="00323040"/>
    <w:rsid w:val="00327847"/>
    <w:rsid w:val="00341C10"/>
    <w:rsid w:val="00354C90"/>
    <w:rsid w:val="003762FB"/>
    <w:rsid w:val="00376550"/>
    <w:rsid w:val="00390488"/>
    <w:rsid w:val="003913CC"/>
    <w:rsid w:val="003A2628"/>
    <w:rsid w:val="003D1F65"/>
    <w:rsid w:val="003D39A5"/>
    <w:rsid w:val="003E0FFD"/>
    <w:rsid w:val="00402E5C"/>
    <w:rsid w:val="0042590A"/>
    <w:rsid w:val="00441287"/>
    <w:rsid w:val="0044498D"/>
    <w:rsid w:val="00461505"/>
    <w:rsid w:val="00470F62"/>
    <w:rsid w:val="004C0089"/>
    <w:rsid w:val="004D1211"/>
    <w:rsid w:val="004D33A2"/>
    <w:rsid w:val="004E4B96"/>
    <w:rsid w:val="00513E0F"/>
    <w:rsid w:val="005410A3"/>
    <w:rsid w:val="005446A0"/>
    <w:rsid w:val="00554B40"/>
    <w:rsid w:val="00560C24"/>
    <w:rsid w:val="005840A1"/>
    <w:rsid w:val="0059245A"/>
    <w:rsid w:val="005C67AC"/>
    <w:rsid w:val="005D2F7D"/>
    <w:rsid w:val="005F5297"/>
    <w:rsid w:val="00626ED8"/>
    <w:rsid w:val="0063092A"/>
    <w:rsid w:val="00643646"/>
    <w:rsid w:val="00645233"/>
    <w:rsid w:val="006623FB"/>
    <w:rsid w:val="00673DE0"/>
    <w:rsid w:val="0067701E"/>
    <w:rsid w:val="00684E0C"/>
    <w:rsid w:val="00692B89"/>
    <w:rsid w:val="006D7BF8"/>
    <w:rsid w:val="006E02F7"/>
    <w:rsid w:val="006E7BF1"/>
    <w:rsid w:val="006E7D1D"/>
    <w:rsid w:val="006F5C74"/>
    <w:rsid w:val="00707F4E"/>
    <w:rsid w:val="00721137"/>
    <w:rsid w:val="00734658"/>
    <w:rsid w:val="00740495"/>
    <w:rsid w:val="00743C1E"/>
    <w:rsid w:val="0075327E"/>
    <w:rsid w:val="007832AE"/>
    <w:rsid w:val="00787B43"/>
    <w:rsid w:val="007A2591"/>
    <w:rsid w:val="007B51DE"/>
    <w:rsid w:val="007E21B0"/>
    <w:rsid w:val="00804A0E"/>
    <w:rsid w:val="008723DB"/>
    <w:rsid w:val="008A3FFF"/>
    <w:rsid w:val="008B58C7"/>
    <w:rsid w:val="008C0E7A"/>
    <w:rsid w:val="008C5D8D"/>
    <w:rsid w:val="009247DF"/>
    <w:rsid w:val="009306D1"/>
    <w:rsid w:val="00934630"/>
    <w:rsid w:val="009464B9"/>
    <w:rsid w:val="00980DB7"/>
    <w:rsid w:val="009936A5"/>
    <w:rsid w:val="009A3B63"/>
    <w:rsid w:val="009A4B6E"/>
    <w:rsid w:val="009D2A92"/>
    <w:rsid w:val="009D46B6"/>
    <w:rsid w:val="009F01A8"/>
    <w:rsid w:val="009F12DA"/>
    <w:rsid w:val="00A02368"/>
    <w:rsid w:val="00A05028"/>
    <w:rsid w:val="00A119E3"/>
    <w:rsid w:val="00A12A13"/>
    <w:rsid w:val="00A344A5"/>
    <w:rsid w:val="00A726EC"/>
    <w:rsid w:val="00A747DB"/>
    <w:rsid w:val="00A7749D"/>
    <w:rsid w:val="00AD5B01"/>
    <w:rsid w:val="00AD64BD"/>
    <w:rsid w:val="00B210FD"/>
    <w:rsid w:val="00B276E2"/>
    <w:rsid w:val="00B626C6"/>
    <w:rsid w:val="00B65977"/>
    <w:rsid w:val="00B73018"/>
    <w:rsid w:val="00B80773"/>
    <w:rsid w:val="00B83550"/>
    <w:rsid w:val="00B96DF0"/>
    <w:rsid w:val="00BA5AF7"/>
    <w:rsid w:val="00BC7AF8"/>
    <w:rsid w:val="00BE3B04"/>
    <w:rsid w:val="00BE5E76"/>
    <w:rsid w:val="00C128CC"/>
    <w:rsid w:val="00C33F7B"/>
    <w:rsid w:val="00CC4DFF"/>
    <w:rsid w:val="00CE26A4"/>
    <w:rsid w:val="00CF7936"/>
    <w:rsid w:val="00D04ECD"/>
    <w:rsid w:val="00D12EE9"/>
    <w:rsid w:val="00D2664B"/>
    <w:rsid w:val="00D43790"/>
    <w:rsid w:val="00D4503A"/>
    <w:rsid w:val="00DA622A"/>
    <w:rsid w:val="00DB2455"/>
    <w:rsid w:val="00DC2D80"/>
    <w:rsid w:val="00E11301"/>
    <w:rsid w:val="00E12C89"/>
    <w:rsid w:val="00E31A4B"/>
    <w:rsid w:val="00E62839"/>
    <w:rsid w:val="00E647B5"/>
    <w:rsid w:val="00E80BA3"/>
    <w:rsid w:val="00E870D9"/>
    <w:rsid w:val="00E97DBB"/>
    <w:rsid w:val="00EB3667"/>
    <w:rsid w:val="00EC3F2C"/>
    <w:rsid w:val="00EE09AF"/>
    <w:rsid w:val="00EE3FFE"/>
    <w:rsid w:val="00F17F0B"/>
    <w:rsid w:val="00F22E89"/>
    <w:rsid w:val="00F26D4C"/>
    <w:rsid w:val="00F474BE"/>
    <w:rsid w:val="00FA1F5D"/>
    <w:rsid w:val="00FC69AD"/>
    <w:rsid w:val="00FD40D7"/>
    <w:rsid w:val="00FE5C52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basedOn w:val="DefaultParagraphFont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EE09AF"/>
    <w:rPr>
      <w:rFonts w:cs="Times New Roman"/>
    </w:rPr>
  </w:style>
  <w:style w:type="character" w:customStyle="1" w:styleId="CharChar4">
    <w:name w:val="Char Char4"/>
    <w:uiPriority w:val="99"/>
    <w:rsid w:val="00D4503A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D4503A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1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278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81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3</Pages>
  <Words>570</Words>
  <Characters>3255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87</cp:revision>
  <cp:lastPrinted>2015-03-10T07:46:00Z</cp:lastPrinted>
  <dcterms:created xsi:type="dcterms:W3CDTF">2014-12-24T11:54:00Z</dcterms:created>
  <dcterms:modified xsi:type="dcterms:W3CDTF">2016-03-22T11:20:00Z</dcterms:modified>
</cp:coreProperties>
</file>